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DA23" w14:textId="38C38766" w:rsidR="00B47988" w:rsidRDefault="00C451E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101DD" w:rsidRPr="00D101DD">
        <w:rPr>
          <w:rFonts w:cs="Arial"/>
          <w:b/>
          <w:sz w:val="24"/>
          <w:szCs w:val="24"/>
        </w:rPr>
        <w:t>10</w:t>
      </w:r>
      <w:r w:rsidR="00C03496">
        <w:rPr>
          <w:rFonts w:eastAsia="游明朝" w:cs="Arial" w:hint="eastAsia"/>
          <w:b/>
          <w:sz w:val="24"/>
          <w:szCs w:val="24"/>
          <w:lang w:eastAsia="ja-JP"/>
        </w:rPr>
        <w:t>7</w:t>
      </w:r>
      <w:r>
        <w:rPr>
          <w:b/>
          <w:i/>
          <w:sz w:val="28"/>
        </w:rPr>
        <w:tab/>
        <w:t>R5-</w:t>
      </w:r>
      <w:r w:rsidR="00C03496" w:rsidRPr="00C03496">
        <w:rPr>
          <w:b/>
          <w:i/>
          <w:sz w:val="28"/>
        </w:rPr>
        <w:t>252431</w:t>
      </w:r>
    </w:p>
    <w:p w14:paraId="043B2F95" w14:textId="1DB66D27" w:rsidR="00B47988" w:rsidRPr="00C03496" w:rsidRDefault="00386F4F">
      <w:pPr>
        <w:tabs>
          <w:tab w:val="right" w:pos="9639"/>
        </w:tabs>
        <w:jc w:val="both"/>
        <w:outlineLvl w:val="0"/>
        <w:rPr>
          <w:rFonts w:ascii="Arial" w:eastAsia="游明朝" w:hAnsi="Arial" w:cs="Arial" w:hint="eastAsia"/>
          <w:b/>
          <w:bCs/>
          <w:sz w:val="24"/>
          <w:lang w:val="it-IT" w:eastAsia="ja-JP"/>
        </w:rPr>
      </w:pPr>
      <w:r w:rsidRPr="00386F4F">
        <w:rPr>
          <w:rFonts w:ascii="Arial" w:hAnsi="Arial" w:cs="Arial"/>
          <w:b/>
          <w:bCs/>
          <w:sz w:val="24"/>
          <w:lang w:val="it-IT"/>
        </w:rPr>
        <w:t>St. Julian's</w:t>
      </w:r>
      <w:r w:rsidR="00D101DD" w:rsidRPr="00D101DD">
        <w:rPr>
          <w:rFonts w:ascii="Arial" w:hAnsi="Arial" w:cs="Arial"/>
          <w:b/>
          <w:bCs/>
          <w:sz w:val="24"/>
          <w:lang w:val="it-IT"/>
        </w:rPr>
        <w:t xml:space="preserve">, </w:t>
      </w:r>
      <w:r w:rsidR="00C03496">
        <w:rPr>
          <w:rFonts w:ascii="Arial" w:eastAsia="游明朝" w:hAnsi="Arial" w:cs="Arial" w:hint="eastAsia"/>
          <w:b/>
          <w:bCs/>
          <w:sz w:val="24"/>
          <w:lang w:val="it-IT" w:eastAsia="ja-JP"/>
        </w:rPr>
        <w:t>Malta</w:t>
      </w:r>
      <w:r w:rsidR="00D101DD" w:rsidRPr="00D101DD">
        <w:rPr>
          <w:rFonts w:ascii="Arial" w:hAnsi="Arial" w:cs="Arial"/>
          <w:b/>
          <w:bCs/>
          <w:sz w:val="24"/>
          <w:lang w:val="it-IT"/>
        </w:rPr>
        <w:t xml:space="preserve">, 19th </w:t>
      </w:r>
      <w:r>
        <w:rPr>
          <w:rFonts w:ascii="Arial" w:eastAsia="游明朝" w:hAnsi="Arial" w:cs="Arial" w:hint="eastAsia"/>
          <w:b/>
          <w:bCs/>
          <w:sz w:val="24"/>
          <w:lang w:val="it-IT" w:eastAsia="ja-JP"/>
        </w:rPr>
        <w:t>May</w:t>
      </w:r>
      <w:r w:rsidR="00D101DD" w:rsidRPr="00D101DD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C03496">
        <w:rPr>
          <w:rFonts w:ascii="Arial" w:eastAsia="游明朝" w:hAnsi="Arial" w:cs="Arial" w:hint="eastAsia"/>
          <w:b/>
          <w:bCs/>
          <w:sz w:val="24"/>
          <w:lang w:val="it-IT" w:eastAsia="ja-JP"/>
        </w:rPr>
        <w:t>5</w:t>
      </w:r>
      <w:r w:rsidR="00D101DD" w:rsidRPr="00D101DD">
        <w:rPr>
          <w:rFonts w:ascii="Arial" w:hAnsi="Arial" w:cs="Arial"/>
          <w:b/>
          <w:bCs/>
          <w:sz w:val="24"/>
          <w:lang w:val="it-IT"/>
        </w:rPr>
        <w:t xml:space="preserve"> </w:t>
      </w:r>
      <w:r>
        <w:rPr>
          <w:rFonts w:ascii="Arial" w:hAnsi="Arial" w:cs="Arial"/>
          <w:b/>
          <w:bCs/>
          <w:sz w:val="24"/>
          <w:lang w:val="it-IT"/>
        </w:rPr>
        <w:t>–</w:t>
      </w:r>
      <w:r w:rsidR="00D101DD" w:rsidRPr="00D101DD">
        <w:rPr>
          <w:rFonts w:ascii="Arial" w:hAnsi="Arial" w:cs="Arial"/>
          <w:b/>
          <w:bCs/>
          <w:sz w:val="24"/>
          <w:lang w:val="it-IT"/>
        </w:rPr>
        <w:t xml:space="preserve"> 23</w:t>
      </w:r>
      <w:r>
        <w:rPr>
          <w:rFonts w:ascii="Arial" w:eastAsia="游明朝" w:hAnsi="Arial" w:cs="Arial" w:hint="eastAsia"/>
          <w:b/>
          <w:bCs/>
          <w:sz w:val="24"/>
          <w:lang w:val="it-IT" w:eastAsia="ja-JP"/>
        </w:rPr>
        <w:t>th</w:t>
      </w:r>
      <w:r w:rsidR="00D101DD" w:rsidRPr="00D101DD">
        <w:rPr>
          <w:rFonts w:ascii="Arial" w:hAnsi="Arial" w:cs="Arial"/>
          <w:b/>
          <w:bCs/>
          <w:sz w:val="24"/>
          <w:lang w:val="it-IT"/>
        </w:rPr>
        <w:t xml:space="preserve"> </w:t>
      </w:r>
      <w:r>
        <w:rPr>
          <w:rFonts w:ascii="Arial" w:eastAsia="游明朝" w:hAnsi="Arial" w:cs="Arial" w:hint="eastAsia"/>
          <w:b/>
          <w:bCs/>
          <w:sz w:val="24"/>
          <w:lang w:val="it-IT" w:eastAsia="ja-JP"/>
        </w:rPr>
        <w:t>May</w:t>
      </w:r>
      <w:r w:rsidR="00D101DD" w:rsidRPr="00D101DD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C03496">
        <w:rPr>
          <w:rFonts w:ascii="Arial" w:eastAsia="游明朝" w:hAnsi="Arial" w:cs="Arial" w:hint="eastAsia"/>
          <w:b/>
          <w:bCs/>
          <w:sz w:val="24"/>
          <w:lang w:val="it-IT" w:eastAsia="ja-JP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47988" w14:paraId="415A03BA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29D0" w14:textId="77777777" w:rsidR="00B47988" w:rsidRDefault="00C45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B47988" w14:paraId="064F51A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D774" w14:textId="77777777" w:rsidR="00B47988" w:rsidRDefault="00C45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47988" w14:paraId="7C64C81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BFC960A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414C8B7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51E42BC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D936B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D4105" w14:textId="77777777" w:rsidR="00B47988" w:rsidRDefault="00C451EE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101DD" w:rsidRPr="00D101DD">
              <w:t>PC</w:t>
            </w:r>
            <w:r w:rsidR="00FA13EE">
              <w:t>2</w:t>
            </w:r>
            <w:r w:rsidR="00D101DD" w:rsidRPr="00D101DD">
              <w:t xml:space="preserve"> NRCA </w:t>
            </w:r>
            <w:r w:rsidR="00FA13EE">
              <w:t>CA_n</w:t>
            </w:r>
            <w:r w:rsidR="003E0C76">
              <w:t>41</w:t>
            </w:r>
            <w:r w:rsidR="00FA13EE">
              <w:t>A-n77A</w:t>
            </w:r>
          </w:p>
        </w:tc>
      </w:tr>
      <w:tr w:rsidR="00B47988" w14:paraId="48941F7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970CF75" w14:textId="77777777" w:rsidR="00B47988" w:rsidRDefault="00B479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7D384A2" w14:textId="77777777" w:rsidR="00B47988" w:rsidRDefault="00B479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988" w14:paraId="1E0643F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888959" w14:textId="77777777" w:rsidR="00B47988" w:rsidRDefault="00C45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20A091B" w14:textId="77777777" w:rsidR="00B47988" w:rsidRDefault="00D101DD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60C0855" w14:textId="77777777" w:rsidR="00B47988" w:rsidRDefault="00B479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A86F35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F2548" w14:textId="06BCCE3F" w:rsidR="00B47988" w:rsidRDefault="00D101DD">
            <w:pPr>
              <w:pStyle w:val="CRCoverPage"/>
              <w:spacing w:after="0"/>
              <w:ind w:left="100"/>
            </w:pPr>
            <w:r w:rsidRPr="00D101DD">
              <w:t>202</w:t>
            </w:r>
            <w:r w:rsidR="00C03496">
              <w:rPr>
                <w:rFonts w:eastAsia="游明朝" w:hint="eastAsia"/>
                <w:lang w:eastAsia="ja-JP"/>
              </w:rPr>
              <w:t>5</w:t>
            </w:r>
            <w:r w:rsidRPr="00D101DD">
              <w:t>-0</w:t>
            </w:r>
            <w:r w:rsidR="00C03496">
              <w:rPr>
                <w:rFonts w:eastAsia="游明朝" w:hint="eastAsia"/>
                <w:lang w:eastAsia="ja-JP"/>
              </w:rPr>
              <w:t>5</w:t>
            </w:r>
            <w:r w:rsidRPr="00D101DD">
              <w:t>-23</w:t>
            </w:r>
          </w:p>
        </w:tc>
      </w:tr>
    </w:tbl>
    <w:p w14:paraId="716A9B5E" w14:textId="77777777" w:rsidR="00B47988" w:rsidRDefault="00B479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47988" w14:paraId="71AED3B1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D76547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551FA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E86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60FF09E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D0C3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3A4D2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5AFDEB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FC172C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411E627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7209E" w14:textId="77777777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56AF496" w14:textId="77777777" w:rsidR="00B47988" w:rsidRDefault="00C45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5F842" w14:textId="77777777" w:rsidR="00B47988" w:rsidRPr="00D101DD" w:rsidRDefault="00D101DD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1C6A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F7641B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7002D0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CD67B9" w14:textId="77777777" w:rsidR="00B47988" w:rsidRDefault="00C451E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104C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F1986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701A7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3C416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226C5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6C37BB2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6D2552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D837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4E973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B635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EE2C5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2A843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478F07B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AE7898" w14:textId="77777777" w:rsidR="00B47988" w:rsidRDefault="00C451E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55E3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C860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7F764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9DF5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287A7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2024BA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2DC41F" w14:textId="77777777" w:rsidR="00B47988" w:rsidRDefault="00C451E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C996DA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D0EE0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07BF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0B5B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251B718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39CB7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4009C6" w14:textId="77777777" w:rsidR="00B47988" w:rsidRDefault="00C451E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3C47A" w14:textId="77777777" w:rsidR="00B47988" w:rsidRPr="00FA13EE" w:rsidRDefault="00FA13E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5441A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273B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EC86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616DC22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8DF653F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3BD883" w14:textId="77777777" w:rsidR="00B47988" w:rsidRDefault="00C451E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DDD07" w14:textId="77777777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51B4E" w14:textId="77777777" w:rsidR="00B47988" w:rsidRDefault="00C451E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536EE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940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726C926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BEF4D1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AC2BFCF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1F6C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D3470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9AF3D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A4981F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AF99C5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38B17D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FDD3DC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B59BC0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50643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E3FAA" w14:textId="77777777" w:rsidR="00B47988" w:rsidRPr="00D101DD" w:rsidRDefault="003E0C76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D120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4A06254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4F0855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38F1A4" w14:textId="77777777" w:rsidR="00B47988" w:rsidRDefault="00C451E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AE48A" w14:textId="77777777" w:rsidR="00B47988" w:rsidRPr="00D101DD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E524E" w14:textId="77777777" w:rsidR="00B47988" w:rsidRDefault="00C451E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861D1" w14:textId="77777777" w:rsidR="00B47988" w:rsidRPr="00FA13EE" w:rsidRDefault="00B4798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D3C7B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53EBF7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8D20D7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D5B1F76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BD2E988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555BCF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323E294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444ED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E914554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1D7C56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437BA66" w14:textId="1C8FB59D" w:rsidR="001F36DD" w:rsidRPr="001F36DD" w:rsidRDefault="001F36DD" w:rsidP="001F36DD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</w:t>
            </w:r>
            <w:r w:rsidR="003E0C76">
              <w:rPr>
                <w:rFonts w:eastAsia="游明朝"/>
                <w:caps/>
                <w:lang w:eastAsia="ja-JP"/>
              </w:rPr>
              <w:t>41</w:t>
            </w:r>
            <w:r w:rsidR="00FA13EE">
              <w:rPr>
                <w:rFonts w:eastAsia="游明朝"/>
                <w:caps/>
                <w:lang w:eastAsia="ja-JP"/>
              </w:rPr>
              <w:t>A</w:t>
            </w:r>
            <w:r w:rsidRPr="001F36DD"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n</w:t>
            </w:r>
            <w:r w:rsidR="00C03496">
              <w:rPr>
                <w:rFonts w:eastAsia="游明朝" w:hint="eastAsia"/>
                <w:lang w:val="en-US" w:eastAsia="ja-JP"/>
              </w:rPr>
              <w:t>41</w:t>
            </w:r>
            <w:r w:rsidR="00FA13EE">
              <w:rPr>
                <w:rFonts w:eastAsia="游明朝"/>
                <w:caps/>
                <w:lang w:eastAsia="ja-JP"/>
              </w:rPr>
              <w:t xml:space="preserve"> PC2</w:t>
            </w:r>
          </w:p>
          <w:p w14:paraId="68F695A5" w14:textId="77777777" w:rsidR="001F36DD" w:rsidRPr="00D101DD" w:rsidRDefault="001F36DD" w:rsidP="00FA13EE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7DCCB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091E6EC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C20786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FA74FC8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AC9D0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910C233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70241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0751DF3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8B8E6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7E29FF1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C1EC615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1CBD4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61154055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47988" w14:paraId="57E93BD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EBF3E6" w14:textId="77777777" w:rsidR="00B47988" w:rsidRDefault="00C451E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8F8B8FC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8DD9441" w14:textId="77777777" w:rsidR="00B47988" w:rsidRDefault="00C451E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8D736D" w14:textId="77777777" w:rsidR="00B47988" w:rsidRDefault="00C451E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21981" w14:textId="77777777" w:rsidR="00B47988" w:rsidRDefault="00B47988">
            <w:pPr>
              <w:pStyle w:val="CRCoverPage"/>
              <w:spacing w:after="0"/>
            </w:pPr>
          </w:p>
        </w:tc>
      </w:tr>
      <w:tr w:rsidR="00B47988" w14:paraId="699E149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A94FA5" w14:textId="77777777" w:rsidR="00B47988" w:rsidRDefault="00B479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5F612AAE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AF48D4" w14:textId="77777777" w:rsidR="00B47988" w:rsidRDefault="00B479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9AAE8" w14:textId="77777777" w:rsidR="00B47988" w:rsidRDefault="00B479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E6179" w14:textId="77777777" w:rsidR="00B47988" w:rsidRDefault="00B479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895A3E" w14:textId="77777777" w:rsidR="00B47988" w:rsidRDefault="00B47988" w:rsidP="00FA13EE">
      <w:pPr>
        <w:pStyle w:val="CRCoverPage"/>
        <w:rPr>
          <w:i/>
          <w:iCs/>
          <w:color w:val="FF0000"/>
          <w:lang w:val="en-US"/>
        </w:rPr>
      </w:pPr>
    </w:p>
    <w:sectPr w:rsidR="00B479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820A7" w14:textId="77777777" w:rsidR="00AF364A" w:rsidRDefault="00AF364A">
      <w:pPr>
        <w:spacing w:after="0"/>
      </w:pPr>
      <w:r>
        <w:separator/>
      </w:r>
    </w:p>
  </w:endnote>
  <w:endnote w:type="continuationSeparator" w:id="0">
    <w:p w14:paraId="3DA7AFEE" w14:textId="77777777" w:rsidR="00AF364A" w:rsidRDefault="00AF3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EFB2" w14:textId="77777777" w:rsidR="00B47988" w:rsidRDefault="00C451E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48A0F" w14:textId="77777777" w:rsidR="00AF364A" w:rsidRDefault="00AF364A">
      <w:pPr>
        <w:spacing w:after="0"/>
      </w:pPr>
      <w:r>
        <w:separator/>
      </w:r>
    </w:p>
  </w:footnote>
  <w:footnote w:type="continuationSeparator" w:id="0">
    <w:p w14:paraId="2B34BB1B" w14:textId="77777777" w:rsidR="00AF364A" w:rsidRDefault="00AF36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9BB1" w14:textId="77777777" w:rsidR="00B47988" w:rsidRDefault="00B47988">
    <w:pPr>
      <w:pStyle w:val="afe"/>
    </w:pPr>
  </w:p>
  <w:p w14:paraId="4121C6BE" w14:textId="77777777" w:rsidR="00B47988" w:rsidRDefault="00B479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09751719">
    <w:abstractNumId w:val="3"/>
  </w:num>
  <w:num w:numId="2" w16cid:durableId="24719588">
    <w:abstractNumId w:val="5"/>
  </w:num>
  <w:num w:numId="3" w16cid:durableId="1279487580">
    <w:abstractNumId w:val="1"/>
  </w:num>
  <w:num w:numId="4" w16cid:durableId="1583249740">
    <w:abstractNumId w:val="4"/>
  </w:num>
  <w:num w:numId="5" w16cid:durableId="242223273">
    <w:abstractNumId w:val="14"/>
  </w:num>
  <w:num w:numId="6" w16cid:durableId="2131319486">
    <w:abstractNumId w:val="2"/>
  </w:num>
  <w:num w:numId="7" w16cid:durableId="752699775">
    <w:abstractNumId w:val="10"/>
  </w:num>
  <w:num w:numId="8" w16cid:durableId="1707753733">
    <w:abstractNumId w:val="7"/>
  </w:num>
  <w:num w:numId="9" w16cid:durableId="486360289">
    <w:abstractNumId w:val="13"/>
  </w:num>
  <w:num w:numId="10" w16cid:durableId="1659921900">
    <w:abstractNumId w:val="15"/>
  </w:num>
  <w:num w:numId="11" w16cid:durableId="631980787">
    <w:abstractNumId w:val="16"/>
  </w:num>
  <w:num w:numId="12" w16cid:durableId="1849128778">
    <w:abstractNumId w:val="8"/>
  </w:num>
  <w:num w:numId="13" w16cid:durableId="1898781908">
    <w:abstractNumId w:val="9"/>
  </w:num>
  <w:num w:numId="14" w16cid:durableId="646519136">
    <w:abstractNumId w:val="6"/>
  </w:num>
  <w:num w:numId="15" w16cid:durableId="1873151823">
    <w:abstractNumId w:val="12"/>
  </w:num>
  <w:num w:numId="16" w16cid:durableId="1253271510">
    <w:abstractNumId w:val="0"/>
  </w:num>
  <w:num w:numId="17" w16cid:durableId="644046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36DD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F4F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0C76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84EA8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5EB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36AF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364A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988"/>
    <w:rsid w:val="00B5405A"/>
    <w:rsid w:val="00B5787F"/>
    <w:rsid w:val="00B62601"/>
    <w:rsid w:val="00B63D00"/>
    <w:rsid w:val="00B657F0"/>
    <w:rsid w:val="00B663AA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3496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EE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320B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01DD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3718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3EE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A6D36B"/>
  <w15:docId w15:val="{D765B20E-B7FF-4EF3-B4D4-D3C15E81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9801DF-451E-4D8C-86B1-1B59ACD583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scv610user</cp:lastModifiedBy>
  <cp:revision>4</cp:revision>
  <cp:lastPrinted>2020-02-05T15:54:00Z</cp:lastPrinted>
  <dcterms:created xsi:type="dcterms:W3CDTF">2025-05-23T07:20:00Z</dcterms:created>
  <dcterms:modified xsi:type="dcterms:W3CDTF">2025-05-23T07:25:00Z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